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96E3" w14:textId="77777777" w:rsidR="003C7945" w:rsidRDefault="003C7945" w:rsidP="003C79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SCOFERN</w:t>
      </w:r>
      <w:r>
        <w:rPr>
          <w:rFonts w:cs="Times New Roman"/>
          <w:szCs w:val="24"/>
        </w:rPr>
        <w:t xml:space="preserve">        (fl.1465)</w:t>
      </w:r>
    </w:p>
    <w:p w14:paraId="36D56931" w14:textId="77777777" w:rsidR="003C7945" w:rsidRDefault="003C7945" w:rsidP="003C79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Lanherne</w:t>
      </w:r>
      <w:proofErr w:type="spellEnd"/>
      <w:r>
        <w:rPr>
          <w:rFonts w:cs="Times New Roman"/>
          <w:szCs w:val="24"/>
        </w:rPr>
        <w:t xml:space="preserve">, Cornwall. </w:t>
      </w:r>
      <w:proofErr w:type="spellStart"/>
      <w:r>
        <w:rPr>
          <w:rFonts w:cs="Times New Roman"/>
          <w:szCs w:val="24"/>
        </w:rPr>
        <w:t>Millward</w:t>
      </w:r>
      <w:proofErr w:type="spellEnd"/>
      <w:r>
        <w:rPr>
          <w:rFonts w:cs="Times New Roman"/>
          <w:szCs w:val="24"/>
        </w:rPr>
        <w:t>.</w:t>
      </w:r>
    </w:p>
    <w:p w14:paraId="343157D7" w14:textId="77777777" w:rsidR="003C7945" w:rsidRDefault="003C7945" w:rsidP="003C7945">
      <w:pPr>
        <w:pStyle w:val="NoSpacing"/>
        <w:rPr>
          <w:rFonts w:cs="Times New Roman"/>
          <w:szCs w:val="24"/>
        </w:rPr>
      </w:pPr>
    </w:p>
    <w:p w14:paraId="6403A12E" w14:textId="77777777" w:rsidR="003C7945" w:rsidRDefault="003C7945" w:rsidP="003C7945">
      <w:pPr>
        <w:pStyle w:val="NoSpacing"/>
        <w:rPr>
          <w:rFonts w:cs="Times New Roman"/>
          <w:szCs w:val="24"/>
        </w:rPr>
      </w:pPr>
    </w:p>
    <w:p w14:paraId="7A4B45E3" w14:textId="77777777" w:rsidR="003C7945" w:rsidRDefault="003C7945" w:rsidP="003C7945">
      <w:pPr>
        <w:pStyle w:val="NoSpacing"/>
        <w:ind w:left="1440" w:hanging="720"/>
        <w:rPr>
          <w:rFonts w:cs="Times New Roman"/>
          <w:szCs w:val="24"/>
          <w:lang w:val="en-GB"/>
        </w:rPr>
      </w:pPr>
      <w:r>
        <w:rPr>
          <w:rFonts w:cs="Times New Roman"/>
          <w:szCs w:val="24"/>
        </w:rPr>
        <w:t>1465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  <w:lang w:val="en-GB"/>
        </w:rPr>
        <w:t xml:space="preserve">John Tredenek, junior(q.v.), made a plaint of an appeal </w:t>
      </w:r>
      <w:proofErr w:type="gramStart"/>
      <w:r>
        <w:rPr>
          <w:rFonts w:cs="Times New Roman"/>
          <w:szCs w:val="24"/>
          <w:lang w:val="en-GB"/>
        </w:rPr>
        <w:t>of</w:t>
      </w:r>
      <w:proofErr w:type="gramEnd"/>
      <w:r>
        <w:rPr>
          <w:rFonts w:cs="Times New Roman"/>
          <w:szCs w:val="24"/>
          <w:lang w:val="en-GB"/>
        </w:rPr>
        <w:t xml:space="preserve"> robbery against him and 11 others.</w:t>
      </w:r>
    </w:p>
    <w:p w14:paraId="34C5100C" w14:textId="77777777" w:rsidR="003C7945" w:rsidRDefault="003C7945" w:rsidP="003C794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E704EE">
          <w:rPr>
            <w:rStyle w:val="Hyperlink"/>
            <w:rFonts w:cs="Times New Roman"/>
            <w:szCs w:val="24"/>
            <w:lang w:val="en-GB"/>
          </w:rPr>
          <w:t>https://waalt.uh.edu/index.php/KB27/815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7057C7F" w14:textId="77777777" w:rsidR="003C7945" w:rsidRDefault="003C7945" w:rsidP="003C7945">
      <w:pPr>
        <w:pStyle w:val="NoSpacing"/>
        <w:rPr>
          <w:rFonts w:cs="Times New Roman"/>
          <w:szCs w:val="24"/>
          <w:lang w:val="en-GB"/>
        </w:rPr>
      </w:pPr>
    </w:p>
    <w:p w14:paraId="7885C955" w14:textId="77777777" w:rsidR="003C7945" w:rsidRDefault="003C7945" w:rsidP="003C7945">
      <w:pPr>
        <w:pStyle w:val="NoSpacing"/>
        <w:rPr>
          <w:rFonts w:cs="Times New Roman"/>
          <w:szCs w:val="24"/>
          <w:lang w:val="en-GB"/>
        </w:rPr>
      </w:pPr>
    </w:p>
    <w:p w14:paraId="3F89C0BC" w14:textId="77777777" w:rsidR="003C7945" w:rsidRDefault="003C7945" w:rsidP="003C79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October 2025</w:t>
      </w:r>
    </w:p>
    <w:p w14:paraId="7BEC6BA8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F47A3" w14:textId="77777777" w:rsidR="003C7945" w:rsidRDefault="003C7945" w:rsidP="00086E2C">
      <w:pPr>
        <w:spacing w:after="0" w:line="240" w:lineRule="auto"/>
      </w:pPr>
      <w:r>
        <w:separator/>
      </w:r>
    </w:p>
  </w:endnote>
  <w:endnote w:type="continuationSeparator" w:id="0">
    <w:p w14:paraId="6BC9F766" w14:textId="77777777" w:rsidR="003C7945" w:rsidRDefault="003C7945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300B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7F85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029A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E4145" w14:textId="77777777" w:rsidR="003C7945" w:rsidRDefault="003C7945" w:rsidP="00086E2C">
      <w:pPr>
        <w:spacing w:after="0" w:line="240" w:lineRule="auto"/>
      </w:pPr>
      <w:r>
        <w:separator/>
      </w:r>
    </w:p>
  </w:footnote>
  <w:footnote w:type="continuationSeparator" w:id="0">
    <w:p w14:paraId="38F92099" w14:textId="77777777" w:rsidR="003C7945" w:rsidRDefault="003C7945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9A3E7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C47BA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6E9D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945"/>
    <w:rsid w:val="00086E2C"/>
    <w:rsid w:val="000A2E7A"/>
    <w:rsid w:val="002244B7"/>
    <w:rsid w:val="00314D94"/>
    <w:rsid w:val="003C7945"/>
    <w:rsid w:val="00617568"/>
    <w:rsid w:val="006E68FA"/>
    <w:rsid w:val="0081102A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467AA"/>
  <w15:chartTrackingRefBased/>
  <w15:docId w15:val="{A5221A3F-935C-4C60-BF4B-34EAE002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3C7945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3C794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81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71</TotalTime>
  <Pages>1</Pages>
  <Words>30</Words>
  <Characters>184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2025-11-22T23:05:00Z</dcterms:created>
  <dcterms:modified xsi:type="dcterms:W3CDTF">2025-11-23T00:16:00Z</dcterms:modified>
</cp:coreProperties>
</file>